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70A475" w14:textId="77777777" w:rsidR="000C51D6" w:rsidRDefault="000C51D6" w:rsidP="000C51D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RAKE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fl.1419)</w:t>
      </w:r>
    </w:p>
    <w:p w14:paraId="0B6212D2" w14:textId="77777777" w:rsidR="000C51D6" w:rsidRDefault="000C51D6" w:rsidP="000C51D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the diocese of Exeter.</w:t>
      </w:r>
    </w:p>
    <w:p w14:paraId="4C78AE7F" w14:textId="77777777" w:rsidR="000C51D6" w:rsidRDefault="000C51D6" w:rsidP="000C51D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CCB1E6B" w14:textId="77777777" w:rsidR="000C51D6" w:rsidRDefault="000C51D6" w:rsidP="000C51D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75AD85F" w14:textId="449FCCFD" w:rsidR="000C51D6" w:rsidRDefault="000C51D6" w:rsidP="000C51D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30 Apr.</w:t>
      </w:r>
      <w:r>
        <w:rPr>
          <w:rFonts w:ascii="Times New Roman" w:hAnsi="Times New Roman" w:cs="Times New Roman"/>
          <w:sz w:val="24"/>
          <w:szCs w:val="24"/>
        </w:rPr>
        <w:t>1419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ordained to his first tonsure.   </w:t>
      </w:r>
    </w:p>
    <w:p w14:paraId="632B84C2" w14:textId="77777777" w:rsidR="000C51D6" w:rsidRDefault="000C51D6" w:rsidP="000C51D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(“Stafford Register” pp.435 and 428)</w:t>
      </w:r>
    </w:p>
    <w:p w14:paraId="1790F4EC" w14:textId="77777777" w:rsidR="000C51D6" w:rsidRDefault="000C51D6" w:rsidP="000C51D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F10D189" w14:textId="77777777" w:rsidR="000C51D6" w:rsidRDefault="000C51D6" w:rsidP="000C51D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3433968" w14:textId="77777777" w:rsidR="000C51D6" w:rsidRDefault="000C51D6" w:rsidP="000C51D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 May 2021</w:t>
      </w:r>
    </w:p>
    <w:p w14:paraId="22708468" w14:textId="34FE0CF2" w:rsidR="00BA00AB" w:rsidRPr="000C51D6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0C51D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4FE392" w14:textId="77777777" w:rsidR="000C51D6" w:rsidRDefault="000C51D6" w:rsidP="009139A6">
      <w:r>
        <w:separator/>
      </w:r>
    </w:p>
  </w:endnote>
  <w:endnote w:type="continuationSeparator" w:id="0">
    <w:p w14:paraId="5DD260C1" w14:textId="77777777" w:rsidR="000C51D6" w:rsidRDefault="000C51D6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D4AA03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016195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F2FBBC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943BD5" w14:textId="77777777" w:rsidR="000C51D6" w:rsidRDefault="000C51D6" w:rsidP="009139A6">
      <w:r>
        <w:separator/>
      </w:r>
    </w:p>
  </w:footnote>
  <w:footnote w:type="continuationSeparator" w:id="0">
    <w:p w14:paraId="237683C6" w14:textId="77777777" w:rsidR="000C51D6" w:rsidRDefault="000C51D6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1ECC6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F675CB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178C40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C51D6"/>
    <w:rsid w:val="000666E0"/>
    <w:rsid w:val="000C51D6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8DCD45E"/>
  <w15:chartTrackingRefBased/>
  <w15:docId w15:val="{BD204F2B-B8B1-46F0-B70C-BB6689D5AB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23</Words>
  <Characters>137</Characters>
  <Application>Microsoft Office Word</Application>
  <DocSecurity>0</DocSecurity>
  <Lines>1</Lines>
  <Paragraphs>1</Paragraphs>
  <ScaleCrop>false</ScaleCrop>
  <Company/>
  <LinksUpToDate>false</LinksUpToDate>
  <CharactersWithSpaces>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2021-05-13T10:08:00Z</dcterms:created>
  <dcterms:modified xsi:type="dcterms:W3CDTF">2021-05-13T10:09:00Z</dcterms:modified>
</cp:coreProperties>
</file>